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D51A7B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D51A7B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5CF8AF6C" w14:textId="09F135C1" w:rsidR="00D51A7B" w:rsidRPr="00D51A7B" w:rsidRDefault="00D51A7B" w:rsidP="00D51A7B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D51A7B">
        <w:rPr>
          <w:b/>
          <w:color w:val="000000" w:themeColor="text1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>
        <w:t xml:space="preserve"> </w:t>
      </w:r>
      <w:bookmarkStart w:id="2" w:name="_GoBack"/>
      <w:bookmarkEnd w:id="2"/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lastRenderedPageBreak/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82908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1314</TotalTime>
  <Pages>5</Pages>
  <Words>2295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31</cp:revision>
  <cp:lastPrinted>2020-11-26T06:18:00Z</cp:lastPrinted>
  <dcterms:created xsi:type="dcterms:W3CDTF">2020-11-19T08:31:00Z</dcterms:created>
  <dcterms:modified xsi:type="dcterms:W3CDTF">2021-03-10T11:23:00Z</dcterms:modified>
</cp:coreProperties>
</file>